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A4658" w14:textId="0003A35B" w:rsidR="00090861" w:rsidRDefault="00090861" w:rsidP="00090861">
      <w:pPr>
        <w:pStyle w:val="CRCoverPage"/>
        <w:tabs>
          <w:tab w:val="right" w:pos="9639"/>
        </w:tabs>
        <w:spacing w:after="0"/>
        <w:rPr>
          <w:b/>
          <w:i/>
          <w:noProof/>
          <w:sz w:val="28"/>
        </w:rPr>
      </w:pPr>
      <w:bookmarkStart w:id="0" w:name="_Hlk61177671"/>
      <w:r>
        <w:rPr>
          <w:b/>
          <w:noProof/>
          <w:sz w:val="24"/>
        </w:rPr>
        <w:t>3GPP TSG-</w:t>
      </w:r>
      <w:r w:rsidR="00A1160E">
        <w:fldChar w:fldCharType="begin"/>
      </w:r>
      <w:r w:rsidR="00A1160E">
        <w:instrText xml:space="preserve"> DOCPROPERTY  TSG/WGRef  \* MERGEFORMAT </w:instrText>
      </w:r>
      <w:r w:rsidR="00A1160E">
        <w:fldChar w:fldCharType="separate"/>
      </w:r>
      <w:r>
        <w:rPr>
          <w:b/>
          <w:noProof/>
          <w:sz w:val="24"/>
        </w:rPr>
        <w:t>RAN4</w:t>
      </w:r>
      <w:r w:rsidR="00A1160E">
        <w:rPr>
          <w:b/>
          <w:noProof/>
          <w:sz w:val="24"/>
        </w:rPr>
        <w:fldChar w:fldCharType="end"/>
      </w:r>
      <w:r>
        <w:rPr>
          <w:b/>
          <w:noProof/>
          <w:sz w:val="24"/>
        </w:rPr>
        <w:t xml:space="preserve"> Meeting #102-e</w:t>
      </w:r>
      <w:r>
        <w:rPr>
          <w:b/>
          <w:i/>
          <w:noProof/>
          <w:sz w:val="28"/>
        </w:rPr>
        <w:tab/>
      </w:r>
      <w:r w:rsidR="00A1160E">
        <w:fldChar w:fldCharType="begin"/>
      </w:r>
      <w:r w:rsidR="00A1160E">
        <w:instrText xml:space="preserve"> DOCPROPERTY  Tdoc#  \* MERGEFORMAT </w:instrText>
      </w:r>
      <w:r w:rsidR="00A1160E">
        <w:fldChar w:fldCharType="separate"/>
      </w:r>
      <w:r w:rsidRPr="00E13F3D">
        <w:rPr>
          <w:b/>
          <w:i/>
          <w:noProof/>
          <w:sz w:val="28"/>
        </w:rPr>
        <w:t>R4-2</w:t>
      </w:r>
      <w:r w:rsidR="00A1160E">
        <w:rPr>
          <w:b/>
          <w:i/>
          <w:noProof/>
          <w:sz w:val="28"/>
        </w:rPr>
        <w:fldChar w:fldCharType="end"/>
      </w:r>
      <w:r>
        <w:rPr>
          <w:b/>
          <w:i/>
          <w:noProof/>
          <w:sz w:val="28"/>
        </w:rPr>
        <w:t>20</w:t>
      </w:r>
      <w:r w:rsidR="005A2AF8">
        <w:rPr>
          <w:b/>
          <w:i/>
          <w:noProof/>
          <w:sz w:val="28"/>
        </w:rPr>
        <w:t>5071</w:t>
      </w:r>
    </w:p>
    <w:p w14:paraId="0FA956D8" w14:textId="77777777" w:rsidR="00090861" w:rsidRPr="00467DC3" w:rsidRDefault="00090861" w:rsidP="00090861">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A1160E">
        <w:fldChar w:fldCharType="begin"/>
      </w:r>
      <w:r w:rsidR="00A1160E">
        <w:instrText xml:space="preserve"> DOCPROPERTY  EndDate  \* MERGEFORMAT </w:instrText>
      </w:r>
      <w:r w:rsidR="00A1160E">
        <w:fldChar w:fldCharType="separate"/>
      </w:r>
      <w:r>
        <w:rPr>
          <w:sz w:val="24"/>
        </w:rPr>
        <w:t xml:space="preserve">February 21 - March 3, </w:t>
      </w:r>
      <w:r w:rsidRPr="00BA51D9">
        <w:rPr>
          <w:sz w:val="24"/>
        </w:rPr>
        <w:t>202</w:t>
      </w:r>
      <w:r w:rsidR="00A1160E">
        <w:rPr>
          <w:sz w:val="24"/>
        </w:rPr>
        <w:fldChar w:fldCharType="end"/>
      </w:r>
      <w:r>
        <w:rPr>
          <w:sz w:val="24"/>
        </w:rPr>
        <w:t>2</w:t>
      </w:r>
    </w:p>
    <w:bookmarkEnd w:id="0"/>
    <w:p w14:paraId="73DF976E" w14:textId="77777777" w:rsidR="00090861" w:rsidRDefault="00090861" w:rsidP="00AD6AA2">
      <w:pPr>
        <w:pStyle w:val="FP"/>
        <w:tabs>
          <w:tab w:val="left" w:pos="567"/>
        </w:tabs>
        <w:rPr>
          <w:rFonts w:ascii="Arial" w:hAnsi="Arial" w:cs="Arial"/>
          <w:b/>
          <w:sz w:val="24"/>
          <w:szCs w:val="24"/>
        </w:rPr>
      </w:pPr>
    </w:p>
    <w:p w14:paraId="6DC587F7" w14:textId="77777777" w:rsidR="00090861" w:rsidRDefault="00090861" w:rsidP="00AD6AA2">
      <w:pPr>
        <w:pStyle w:val="FP"/>
        <w:tabs>
          <w:tab w:val="left" w:pos="567"/>
        </w:tabs>
        <w:rPr>
          <w:rFonts w:ascii="Arial" w:hAnsi="Arial" w:cs="Arial"/>
          <w:b/>
          <w:sz w:val="24"/>
          <w:szCs w:val="24"/>
        </w:rPr>
      </w:pPr>
    </w:p>
    <w:p w14:paraId="679FA60B" w14:textId="5C8D6BD3"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4D70DE">
        <w:rPr>
          <w:rFonts w:ascii="Arial" w:hAnsi="Arial" w:cs="Arial"/>
          <w:b/>
          <w:sz w:val="24"/>
          <w:szCs w:val="24"/>
        </w:rPr>
        <w:t>2xxxx</w:t>
      </w:r>
    </w:p>
    <w:p w14:paraId="72B1D387" w14:textId="73B30351" w:rsidR="00AD6AA2" w:rsidRPr="004B566C" w:rsidRDefault="00314670"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 20</w:t>
      </w:r>
      <w:r>
        <w:rPr>
          <w:rFonts w:ascii="Arial" w:hAnsi="Arial" w:cs="Arial"/>
          <w:b/>
          <w:sz w:val="24"/>
        </w:rPr>
        <w:t>2</w:t>
      </w:r>
      <w:r w:rsidR="004D70DE">
        <w:rPr>
          <w:rFonts w:ascii="Arial" w:hAnsi="Arial" w:cs="Arial"/>
          <w:b/>
          <w:sz w:val="24"/>
        </w:rPr>
        <w:t>2</w:t>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sidRPr="0019575C">
        <w:rPr>
          <w:rFonts w:eastAsia="Batang" w:cs="Arial"/>
          <w:sz w:val="18"/>
          <w:szCs w:val="18"/>
          <w:lang w:eastAsia="zh-CN"/>
        </w:rPr>
        <w:t>(revision of RP-)</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4D0DF85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2CA4D64E" w:rsidR="00090861" w:rsidRDefault="001D6AFA" w:rsidP="001D6AFA">
      <w:pPr>
        <w:numPr>
          <w:ilvl w:val="0"/>
          <w:numId w:val="8"/>
        </w:numPr>
        <w:spacing w:after="0"/>
        <w:rPr>
          <w:bCs/>
        </w:rPr>
      </w:pPr>
      <w:r>
        <w:rPr>
          <w:bCs/>
        </w:rPr>
        <w:lastRenderedPageBreak/>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12DBE33" w:rsidR="001D6AFA" w:rsidRPr="00394D25" w:rsidRDefault="001D6AFA" w:rsidP="00E83ED4">
            <w:pPr>
              <w:spacing w:after="0"/>
              <w:rPr>
                <w:bCs/>
                <w:sz w:val="18"/>
              </w:rPr>
            </w:pPr>
          </w:p>
        </w:tc>
        <w:tc>
          <w:tcPr>
            <w:tcW w:w="1507" w:type="dxa"/>
            <w:shd w:val="clear" w:color="auto" w:fill="auto"/>
          </w:tcPr>
          <w:p w14:paraId="0FCE752B" w14:textId="6680AB05" w:rsidR="001D6AFA" w:rsidRPr="00394D25" w:rsidRDefault="001D6AFA" w:rsidP="00A12451">
            <w:pPr>
              <w:spacing w:after="0"/>
              <w:jc w:val="center"/>
              <w:rPr>
                <w:bCs/>
                <w:sz w:val="18"/>
              </w:rPr>
            </w:pPr>
          </w:p>
        </w:tc>
        <w:tc>
          <w:tcPr>
            <w:tcW w:w="1638" w:type="dxa"/>
            <w:shd w:val="clear" w:color="auto" w:fill="auto"/>
          </w:tcPr>
          <w:p w14:paraId="7E71A857" w14:textId="17D521DC" w:rsidR="001D6AFA" w:rsidRPr="00D714AB" w:rsidRDefault="001D6AFA" w:rsidP="00E83ED4">
            <w:pPr>
              <w:spacing w:after="0"/>
              <w:rPr>
                <w:bCs/>
                <w:sz w:val="18"/>
                <w:lang w:val="sv-SE"/>
              </w:rPr>
            </w:pPr>
          </w:p>
        </w:tc>
        <w:tc>
          <w:tcPr>
            <w:tcW w:w="3305" w:type="dxa"/>
            <w:shd w:val="clear" w:color="auto" w:fill="auto"/>
          </w:tcPr>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30F3E641" w:rsidR="001D6AFA" w:rsidRPr="00394D25" w:rsidRDefault="001D6AFA" w:rsidP="00E83ED4">
            <w:pPr>
              <w:spacing w:after="0"/>
              <w:rPr>
                <w:bCs/>
                <w:sz w:val="18"/>
                <w:lang w:val="en-US"/>
              </w:rPr>
            </w:pPr>
          </w:p>
        </w:tc>
        <w:tc>
          <w:tcPr>
            <w:tcW w:w="3919" w:type="dxa"/>
          </w:tcPr>
          <w:p w14:paraId="1C86ED58" w14:textId="70D4DB74" w:rsidR="001D6AFA" w:rsidRPr="00394D25" w:rsidRDefault="001D6AFA" w:rsidP="00E83ED4">
            <w:pPr>
              <w:spacing w:after="0"/>
              <w:rPr>
                <w:bCs/>
                <w:sz w:val="18"/>
                <w:lang w:val="en-US"/>
              </w:rPr>
            </w:pPr>
          </w:p>
        </w:tc>
        <w:tc>
          <w:tcPr>
            <w:tcW w:w="2021" w:type="dxa"/>
          </w:tcPr>
          <w:p w14:paraId="7F4C1551" w14:textId="0C493DCF" w:rsidR="001D6AFA" w:rsidRPr="00394D25" w:rsidRDefault="001D6AFA" w:rsidP="00E83ED4">
            <w:pPr>
              <w:spacing w:after="0"/>
              <w:rPr>
                <w:bCs/>
                <w:sz w:val="18"/>
                <w:lang w:val="en-US"/>
              </w:rPr>
            </w:pPr>
          </w:p>
        </w:tc>
        <w:tc>
          <w:tcPr>
            <w:tcW w:w="1276" w:type="dxa"/>
            <w:shd w:val="clear" w:color="auto" w:fill="auto"/>
          </w:tcPr>
          <w:p w14:paraId="24DAC827" w14:textId="04715EA9" w:rsidR="001D6AFA" w:rsidRPr="00394D25" w:rsidRDefault="001D6AFA" w:rsidP="00E83ED4">
            <w:pPr>
              <w:spacing w:after="0"/>
              <w:rPr>
                <w:bCs/>
                <w:sz w:val="18"/>
                <w:lang w:val="en-US"/>
              </w:rPr>
            </w:pPr>
          </w:p>
        </w:tc>
      </w:tr>
      <w:tr w:rsidR="00BB727C" w:rsidRPr="00394D25" w14:paraId="7A83DF94" w14:textId="77777777" w:rsidTr="004A01E8">
        <w:tc>
          <w:tcPr>
            <w:tcW w:w="627" w:type="dxa"/>
            <w:shd w:val="clear" w:color="auto" w:fill="auto"/>
          </w:tcPr>
          <w:p w14:paraId="60D5FCE3" w14:textId="21BB359E" w:rsidR="00BB727C" w:rsidRPr="00394D25" w:rsidRDefault="00BB727C" w:rsidP="00BB727C">
            <w:pPr>
              <w:spacing w:after="0"/>
              <w:rPr>
                <w:bCs/>
                <w:sz w:val="18"/>
              </w:rPr>
            </w:pPr>
          </w:p>
        </w:tc>
        <w:tc>
          <w:tcPr>
            <w:tcW w:w="1507" w:type="dxa"/>
            <w:shd w:val="clear" w:color="auto" w:fill="auto"/>
          </w:tcPr>
          <w:p w14:paraId="76D187A0" w14:textId="010B1898" w:rsidR="00BB727C" w:rsidRPr="00394D25" w:rsidRDefault="00BB727C" w:rsidP="00A12451">
            <w:pPr>
              <w:spacing w:after="0"/>
              <w:jc w:val="center"/>
              <w:rPr>
                <w:bCs/>
                <w:sz w:val="18"/>
              </w:rPr>
            </w:pPr>
          </w:p>
        </w:tc>
        <w:tc>
          <w:tcPr>
            <w:tcW w:w="1638" w:type="dxa"/>
            <w:shd w:val="clear" w:color="auto" w:fill="auto"/>
          </w:tcPr>
          <w:p w14:paraId="5F4D052D" w14:textId="537D17E9" w:rsidR="00BB727C" w:rsidRPr="00D714AB" w:rsidRDefault="00BB727C" w:rsidP="00BB727C">
            <w:pPr>
              <w:spacing w:after="0"/>
              <w:rPr>
                <w:bCs/>
                <w:sz w:val="18"/>
                <w:lang w:val="sv-SE"/>
              </w:rPr>
            </w:pPr>
          </w:p>
        </w:tc>
        <w:tc>
          <w:tcPr>
            <w:tcW w:w="3305" w:type="dxa"/>
            <w:shd w:val="clear" w:color="auto" w:fill="auto"/>
          </w:tcPr>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F720029" w:rsidR="00BB727C" w:rsidRPr="00394D25" w:rsidRDefault="00BB727C" w:rsidP="00BB727C">
            <w:pPr>
              <w:spacing w:after="0"/>
              <w:rPr>
                <w:bCs/>
                <w:sz w:val="18"/>
                <w:lang w:val="en-US"/>
              </w:rPr>
            </w:pPr>
          </w:p>
        </w:tc>
        <w:tc>
          <w:tcPr>
            <w:tcW w:w="3919" w:type="dxa"/>
          </w:tcPr>
          <w:p w14:paraId="107FE554" w14:textId="4ADC45E3" w:rsidR="00BB727C" w:rsidRPr="00394D25" w:rsidRDefault="00BB727C" w:rsidP="00BB727C">
            <w:pPr>
              <w:spacing w:after="0"/>
              <w:rPr>
                <w:bCs/>
                <w:sz w:val="18"/>
                <w:lang w:val="en-US"/>
              </w:rPr>
            </w:pPr>
          </w:p>
        </w:tc>
        <w:tc>
          <w:tcPr>
            <w:tcW w:w="2021" w:type="dxa"/>
          </w:tcPr>
          <w:p w14:paraId="158D900D" w14:textId="61C12CB0" w:rsidR="00BB727C" w:rsidRPr="00394D25" w:rsidRDefault="00BB727C" w:rsidP="00BB727C">
            <w:pPr>
              <w:spacing w:after="0"/>
              <w:rPr>
                <w:bCs/>
                <w:sz w:val="18"/>
                <w:lang w:val="en-US"/>
              </w:rPr>
            </w:pPr>
          </w:p>
        </w:tc>
        <w:tc>
          <w:tcPr>
            <w:tcW w:w="1276" w:type="dxa"/>
            <w:shd w:val="clear" w:color="auto" w:fill="auto"/>
          </w:tcPr>
          <w:p w14:paraId="72DBEF9A" w14:textId="02E68D23" w:rsidR="00BB727C" w:rsidRPr="00394D25" w:rsidRDefault="00BB727C" w:rsidP="00BB727C">
            <w:pPr>
              <w:spacing w:after="0"/>
              <w:rPr>
                <w:bCs/>
                <w:sz w:val="18"/>
                <w:lang w:val="en-US"/>
              </w:rPr>
            </w:pPr>
          </w:p>
        </w:tc>
      </w:tr>
      <w:tr w:rsidR="00A31335" w:rsidRPr="00394D25" w14:paraId="22888C8E" w14:textId="77777777" w:rsidTr="004A01E8">
        <w:tc>
          <w:tcPr>
            <w:tcW w:w="627" w:type="dxa"/>
            <w:shd w:val="clear" w:color="auto" w:fill="auto"/>
          </w:tcPr>
          <w:p w14:paraId="30251BB1" w14:textId="06E2C80B" w:rsidR="00A31335" w:rsidRPr="00394D25" w:rsidRDefault="00A31335" w:rsidP="00A31335">
            <w:pPr>
              <w:spacing w:after="0"/>
              <w:rPr>
                <w:bCs/>
                <w:sz w:val="18"/>
              </w:rPr>
            </w:pPr>
          </w:p>
        </w:tc>
        <w:tc>
          <w:tcPr>
            <w:tcW w:w="1507" w:type="dxa"/>
            <w:shd w:val="clear" w:color="auto" w:fill="auto"/>
          </w:tcPr>
          <w:p w14:paraId="231C7E84" w14:textId="5F818546" w:rsidR="00A31335" w:rsidRPr="00394D25" w:rsidRDefault="00A31335" w:rsidP="00A12451">
            <w:pPr>
              <w:spacing w:after="0"/>
              <w:jc w:val="center"/>
              <w:rPr>
                <w:bCs/>
                <w:sz w:val="18"/>
              </w:rPr>
            </w:pPr>
          </w:p>
        </w:tc>
        <w:tc>
          <w:tcPr>
            <w:tcW w:w="1638" w:type="dxa"/>
            <w:shd w:val="clear" w:color="auto" w:fill="auto"/>
          </w:tcPr>
          <w:p w14:paraId="172E60C0" w14:textId="785E94DB" w:rsidR="00A31335" w:rsidRPr="00394D25" w:rsidRDefault="00A31335" w:rsidP="00A31335">
            <w:pPr>
              <w:spacing w:after="0"/>
              <w:rPr>
                <w:bCs/>
                <w:sz w:val="18"/>
              </w:rPr>
            </w:pPr>
          </w:p>
        </w:tc>
        <w:tc>
          <w:tcPr>
            <w:tcW w:w="3305" w:type="dxa"/>
            <w:shd w:val="clear" w:color="auto" w:fill="auto"/>
          </w:tcPr>
          <w:p w14:paraId="69427493" w14:textId="79B6E43B" w:rsidR="00A31335" w:rsidRPr="00394D25" w:rsidRDefault="00A31335" w:rsidP="00A31335">
            <w:pPr>
              <w:spacing w:after="0"/>
              <w:rPr>
                <w:bCs/>
                <w:sz w:val="18"/>
              </w:rPr>
            </w:pPr>
          </w:p>
        </w:tc>
        <w:tc>
          <w:tcPr>
            <w:tcW w:w="2017" w:type="dxa"/>
            <w:shd w:val="clear" w:color="auto" w:fill="auto"/>
          </w:tcPr>
          <w:p w14:paraId="357F088A" w14:textId="7C879D9F" w:rsidR="00A31335" w:rsidRPr="00394D25" w:rsidRDefault="00A31335" w:rsidP="00A31335">
            <w:pPr>
              <w:spacing w:after="0"/>
              <w:rPr>
                <w:bCs/>
                <w:sz w:val="18"/>
                <w:lang w:val="en-US"/>
              </w:rPr>
            </w:pPr>
          </w:p>
        </w:tc>
        <w:tc>
          <w:tcPr>
            <w:tcW w:w="3919" w:type="dxa"/>
          </w:tcPr>
          <w:p w14:paraId="65776781" w14:textId="617FBD22" w:rsidR="00A31335" w:rsidRPr="00394D25" w:rsidRDefault="00A31335" w:rsidP="00A31335">
            <w:pPr>
              <w:spacing w:after="0"/>
              <w:rPr>
                <w:bCs/>
                <w:sz w:val="18"/>
                <w:lang w:val="en-US"/>
              </w:rPr>
            </w:pPr>
          </w:p>
        </w:tc>
        <w:tc>
          <w:tcPr>
            <w:tcW w:w="2021" w:type="dxa"/>
          </w:tcPr>
          <w:p w14:paraId="30CAA3BE" w14:textId="1FC4F1DF" w:rsidR="00A31335" w:rsidRPr="00394D25" w:rsidRDefault="00A31335" w:rsidP="00A31335">
            <w:pPr>
              <w:spacing w:after="0"/>
              <w:rPr>
                <w:bCs/>
                <w:sz w:val="18"/>
                <w:lang w:val="en-US"/>
              </w:rPr>
            </w:pPr>
          </w:p>
        </w:tc>
        <w:tc>
          <w:tcPr>
            <w:tcW w:w="1276" w:type="dxa"/>
            <w:shd w:val="clear" w:color="auto" w:fill="auto"/>
          </w:tcPr>
          <w:p w14:paraId="68F88EBB" w14:textId="2604C34C" w:rsidR="00A31335" w:rsidRPr="00394D25" w:rsidRDefault="00A31335" w:rsidP="00A31335">
            <w:pPr>
              <w:spacing w:after="0"/>
              <w:rPr>
                <w:bCs/>
                <w:sz w:val="18"/>
                <w:lang w:val="en-US"/>
              </w:rPr>
            </w:pPr>
          </w:p>
        </w:tc>
      </w:tr>
      <w:tr w:rsidR="00A31335" w:rsidRPr="00394D25" w14:paraId="5DFFE9E9" w14:textId="77777777" w:rsidTr="004A01E8">
        <w:tc>
          <w:tcPr>
            <w:tcW w:w="627" w:type="dxa"/>
            <w:shd w:val="clear" w:color="auto" w:fill="auto"/>
          </w:tcPr>
          <w:p w14:paraId="6B84D749" w14:textId="38BC7A0B" w:rsidR="00A31335" w:rsidRPr="00394D25" w:rsidRDefault="00A31335" w:rsidP="00A31335">
            <w:pPr>
              <w:spacing w:after="0"/>
              <w:rPr>
                <w:bCs/>
                <w:sz w:val="18"/>
              </w:rPr>
            </w:pPr>
          </w:p>
        </w:tc>
        <w:tc>
          <w:tcPr>
            <w:tcW w:w="1507" w:type="dxa"/>
            <w:shd w:val="clear" w:color="auto" w:fill="auto"/>
          </w:tcPr>
          <w:p w14:paraId="63AB762E" w14:textId="4C321780" w:rsidR="00A31335" w:rsidRPr="00394D25" w:rsidRDefault="00A31335" w:rsidP="00A12451">
            <w:pPr>
              <w:spacing w:after="0"/>
              <w:jc w:val="center"/>
              <w:rPr>
                <w:bCs/>
                <w:sz w:val="18"/>
              </w:rPr>
            </w:pPr>
          </w:p>
        </w:tc>
        <w:tc>
          <w:tcPr>
            <w:tcW w:w="1638" w:type="dxa"/>
            <w:shd w:val="clear" w:color="auto" w:fill="auto"/>
          </w:tcPr>
          <w:p w14:paraId="43E1BF64" w14:textId="42E7A858" w:rsidR="00A31335" w:rsidRPr="00394D25" w:rsidRDefault="00A31335" w:rsidP="00A31335">
            <w:pPr>
              <w:rPr>
                <w:sz w:val="18"/>
                <w:lang w:val="de-CH" w:eastAsia="zh-CN"/>
              </w:rPr>
            </w:pPr>
          </w:p>
        </w:tc>
        <w:tc>
          <w:tcPr>
            <w:tcW w:w="3305" w:type="dxa"/>
            <w:shd w:val="clear" w:color="auto" w:fill="auto"/>
          </w:tcPr>
          <w:p w14:paraId="467842C2" w14:textId="7E093949" w:rsidR="00A31335" w:rsidRPr="00394D25" w:rsidRDefault="00A31335" w:rsidP="00A31335">
            <w:pPr>
              <w:spacing w:after="0"/>
              <w:rPr>
                <w:sz w:val="18"/>
                <w:lang w:val="de-CH" w:eastAsia="zh-CN"/>
              </w:rPr>
            </w:pPr>
          </w:p>
        </w:tc>
        <w:tc>
          <w:tcPr>
            <w:tcW w:w="2017" w:type="dxa"/>
            <w:shd w:val="clear" w:color="auto" w:fill="auto"/>
          </w:tcPr>
          <w:p w14:paraId="0EA5E7BE" w14:textId="0E98267D" w:rsidR="00A31335" w:rsidRPr="00394D25" w:rsidRDefault="00A31335" w:rsidP="00A31335">
            <w:pPr>
              <w:spacing w:after="0"/>
              <w:rPr>
                <w:bCs/>
                <w:sz w:val="18"/>
                <w:lang w:val="en-US"/>
              </w:rPr>
            </w:pPr>
          </w:p>
        </w:tc>
        <w:tc>
          <w:tcPr>
            <w:tcW w:w="3919" w:type="dxa"/>
          </w:tcPr>
          <w:p w14:paraId="0DB820A5" w14:textId="6F5442EB" w:rsidR="00A31335" w:rsidRPr="00394D25" w:rsidRDefault="00A31335" w:rsidP="00A31335">
            <w:pPr>
              <w:spacing w:after="0"/>
              <w:rPr>
                <w:bCs/>
                <w:sz w:val="18"/>
                <w:lang w:val="en-US"/>
              </w:rPr>
            </w:pPr>
          </w:p>
        </w:tc>
        <w:tc>
          <w:tcPr>
            <w:tcW w:w="2021" w:type="dxa"/>
          </w:tcPr>
          <w:p w14:paraId="6BC90B64" w14:textId="1D1FFDB1" w:rsidR="00A31335" w:rsidRPr="00394D25" w:rsidRDefault="00A31335" w:rsidP="00A31335">
            <w:pPr>
              <w:spacing w:after="0"/>
              <w:rPr>
                <w:bCs/>
                <w:sz w:val="18"/>
                <w:lang w:val="en-US"/>
              </w:rPr>
            </w:pPr>
          </w:p>
        </w:tc>
        <w:tc>
          <w:tcPr>
            <w:tcW w:w="1276" w:type="dxa"/>
            <w:shd w:val="clear" w:color="auto" w:fill="auto"/>
          </w:tcPr>
          <w:p w14:paraId="1AC6F70A" w14:textId="4520F9E7" w:rsidR="00A31335" w:rsidRPr="00394D25" w:rsidRDefault="00A31335" w:rsidP="00A31335">
            <w:pPr>
              <w:spacing w:after="0"/>
              <w:rPr>
                <w:bCs/>
                <w:sz w:val="18"/>
                <w:lang w:val="en-US"/>
              </w:rPr>
            </w:pPr>
          </w:p>
        </w:tc>
      </w:tr>
      <w:tr w:rsidR="00B57D59" w:rsidRPr="00394D25" w14:paraId="7A03F349" w14:textId="77777777" w:rsidTr="004A01E8">
        <w:tc>
          <w:tcPr>
            <w:tcW w:w="627" w:type="dxa"/>
            <w:shd w:val="clear" w:color="auto" w:fill="auto"/>
          </w:tcPr>
          <w:p w14:paraId="3DBD8116" w14:textId="7F224349" w:rsidR="00B57D59" w:rsidRDefault="00B57D59" w:rsidP="00B57D59">
            <w:pPr>
              <w:spacing w:after="0"/>
              <w:rPr>
                <w:bCs/>
                <w:sz w:val="18"/>
              </w:rPr>
            </w:pPr>
          </w:p>
        </w:tc>
        <w:tc>
          <w:tcPr>
            <w:tcW w:w="1507" w:type="dxa"/>
            <w:shd w:val="clear" w:color="auto" w:fill="auto"/>
          </w:tcPr>
          <w:p w14:paraId="769536CA" w14:textId="72A6AC05" w:rsidR="00B57D59" w:rsidRDefault="00B57D59" w:rsidP="00B57D59">
            <w:pPr>
              <w:spacing w:after="0"/>
              <w:jc w:val="center"/>
              <w:rPr>
                <w:sz w:val="18"/>
                <w:szCs w:val="18"/>
              </w:rPr>
            </w:pPr>
          </w:p>
        </w:tc>
        <w:tc>
          <w:tcPr>
            <w:tcW w:w="1638" w:type="dxa"/>
            <w:shd w:val="clear" w:color="auto" w:fill="auto"/>
          </w:tcPr>
          <w:p w14:paraId="5563DAE4" w14:textId="64B79A48" w:rsidR="00B57D59" w:rsidRDefault="00B57D59" w:rsidP="00B57D59">
            <w:pPr>
              <w:rPr>
                <w:sz w:val="18"/>
                <w:szCs w:val="18"/>
              </w:rPr>
            </w:pPr>
          </w:p>
        </w:tc>
        <w:tc>
          <w:tcPr>
            <w:tcW w:w="3305" w:type="dxa"/>
            <w:shd w:val="clear" w:color="auto" w:fill="auto"/>
          </w:tcPr>
          <w:p w14:paraId="72D1523D" w14:textId="09E3015A" w:rsidR="00B57D59" w:rsidRDefault="00B57D59" w:rsidP="00B57D59">
            <w:pPr>
              <w:spacing w:after="0"/>
            </w:pPr>
          </w:p>
        </w:tc>
        <w:tc>
          <w:tcPr>
            <w:tcW w:w="2017" w:type="dxa"/>
            <w:shd w:val="clear" w:color="auto" w:fill="auto"/>
          </w:tcPr>
          <w:p w14:paraId="634CE033" w14:textId="54D85288" w:rsidR="00B57D59" w:rsidRPr="00A12451" w:rsidRDefault="00B57D59" w:rsidP="00B57D59">
            <w:pPr>
              <w:spacing w:after="0"/>
              <w:rPr>
                <w:bCs/>
                <w:sz w:val="18"/>
                <w:lang w:val="en-US"/>
              </w:rPr>
            </w:pPr>
          </w:p>
        </w:tc>
        <w:tc>
          <w:tcPr>
            <w:tcW w:w="3919" w:type="dxa"/>
          </w:tcPr>
          <w:p w14:paraId="1741F00D" w14:textId="7B7F11BC" w:rsidR="00B57D59" w:rsidRPr="00A12451" w:rsidRDefault="00B57D59" w:rsidP="00B57D59">
            <w:pPr>
              <w:spacing w:after="0"/>
              <w:rPr>
                <w:bCs/>
                <w:sz w:val="18"/>
                <w:lang w:val="en-US"/>
              </w:rPr>
            </w:pPr>
          </w:p>
        </w:tc>
        <w:tc>
          <w:tcPr>
            <w:tcW w:w="2021" w:type="dxa"/>
          </w:tcPr>
          <w:p w14:paraId="57A2EF4C" w14:textId="4D561C0E" w:rsidR="00B57D59" w:rsidRPr="00A12451" w:rsidRDefault="00B57D59" w:rsidP="00B57D59">
            <w:pPr>
              <w:spacing w:after="0"/>
              <w:rPr>
                <w:bCs/>
                <w:sz w:val="18"/>
                <w:lang w:val="en-US"/>
              </w:rPr>
            </w:pPr>
          </w:p>
        </w:tc>
        <w:tc>
          <w:tcPr>
            <w:tcW w:w="1276" w:type="dxa"/>
            <w:shd w:val="clear" w:color="auto" w:fill="auto"/>
          </w:tcPr>
          <w:p w14:paraId="20C328E1" w14:textId="31A2CB18" w:rsidR="00B57D59" w:rsidRDefault="00B57D59" w:rsidP="00B57D59">
            <w:pPr>
              <w:spacing w:after="0"/>
              <w:rPr>
                <w:bCs/>
                <w:sz w:val="18"/>
                <w:lang w:val="en-US"/>
              </w:rPr>
            </w:pPr>
          </w:p>
        </w:tc>
      </w:tr>
      <w:tr w:rsidR="00B57D59" w:rsidRPr="00394D25" w14:paraId="7DE453FA" w14:textId="77777777" w:rsidTr="004A01E8">
        <w:tc>
          <w:tcPr>
            <w:tcW w:w="627" w:type="dxa"/>
            <w:shd w:val="clear" w:color="auto" w:fill="auto"/>
          </w:tcPr>
          <w:p w14:paraId="04993687" w14:textId="743B8E1C" w:rsidR="00B57D59" w:rsidRDefault="00B57D59" w:rsidP="00B57D59">
            <w:pPr>
              <w:spacing w:after="0"/>
              <w:rPr>
                <w:bCs/>
                <w:sz w:val="18"/>
              </w:rPr>
            </w:pPr>
          </w:p>
        </w:tc>
        <w:tc>
          <w:tcPr>
            <w:tcW w:w="1507" w:type="dxa"/>
            <w:shd w:val="clear" w:color="auto" w:fill="auto"/>
          </w:tcPr>
          <w:p w14:paraId="5BE823BF" w14:textId="611B6D43" w:rsidR="00B57D59" w:rsidRDefault="00B57D59" w:rsidP="00B57D59">
            <w:pPr>
              <w:spacing w:after="0"/>
              <w:jc w:val="center"/>
              <w:rPr>
                <w:sz w:val="18"/>
                <w:szCs w:val="18"/>
              </w:rPr>
            </w:pPr>
          </w:p>
        </w:tc>
        <w:tc>
          <w:tcPr>
            <w:tcW w:w="1638" w:type="dxa"/>
            <w:shd w:val="clear" w:color="auto" w:fill="auto"/>
          </w:tcPr>
          <w:p w14:paraId="73B040DB" w14:textId="3B059B16" w:rsidR="00B57D59" w:rsidRDefault="00B57D59" w:rsidP="00B57D59">
            <w:pPr>
              <w:rPr>
                <w:sz w:val="18"/>
                <w:szCs w:val="18"/>
              </w:rPr>
            </w:pPr>
          </w:p>
        </w:tc>
        <w:tc>
          <w:tcPr>
            <w:tcW w:w="3305" w:type="dxa"/>
            <w:shd w:val="clear" w:color="auto" w:fill="auto"/>
          </w:tcPr>
          <w:p w14:paraId="4BB51608" w14:textId="3692DBC3" w:rsidR="00B57D59" w:rsidRDefault="00B57D59" w:rsidP="00B57D59">
            <w:pPr>
              <w:spacing w:after="0"/>
            </w:pPr>
          </w:p>
        </w:tc>
        <w:tc>
          <w:tcPr>
            <w:tcW w:w="2017" w:type="dxa"/>
            <w:shd w:val="clear" w:color="auto" w:fill="auto"/>
          </w:tcPr>
          <w:p w14:paraId="7D1B1023" w14:textId="1DC55677" w:rsidR="00B57D59" w:rsidRPr="00A12451" w:rsidRDefault="00B57D59" w:rsidP="00B57D59">
            <w:pPr>
              <w:spacing w:after="0"/>
              <w:rPr>
                <w:bCs/>
                <w:sz w:val="18"/>
                <w:lang w:val="en-US"/>
              </w:rPr>
            </w:pPr>
          </w:p>
        </w:tc>
        <w:tc>
          <w:tcPr>
            <w:tcW w:w="3919" w:type="dxa"/>
          </w:tcPr>
          <w:p w14:paraId="124709C0" w14:textId="04C8933E" w:rsidR="00B57D59" w:rsidRPr="00A12451" w:rsidRDefault="00B57D59" w:rsidP="00B57D59">
            <w:pPr>
              <w:spacing w:after="0"/>
              <w:rPr>
                <w:bCs/>
                <w:sz w:val="18"/>
                <w:lang w:val="en-US"/>
              </w:rPr>
            </w:pPr>
          </w:p>
        </w:tc>
        <w:tc>
          <w:tcPr>
            <w:tcW w:w="2021" w:type="dxa"/>
          </w:tcPr>
          <w:p w14:paraId="4A4DC81E" w14:textId="176E7D46" w:rsidR="00B57D59" w:rsidRPr="00A12451" w:rsidRDefault="00B57D59" w:rsidP="00B57D59">
            <w:pPr>
              <w:spacing w:after="0"/>
              <w:rPr>
                <w:bCs/>
                <w:sz w:val="18"/>
                <w:lang w:val="en-US"/>
              </w:rPr>
            </w:pPr>
          </w:p>
        </w:tc>
        <w:tc>
          <w:tcPr>
            <w:tcW w:w="1276" w:type="dxa"/>
            <w:shd w:val="clear" w:color="auto" w:fill="auto"/>
          </w:tcPr>
          <w:p w14:paraId="2502F7AC" w14:textId="607C30F1" w:rsidR="00B57D59" w:rsidRDefault="00B57D59" w:rsidP="00B57D59">
            <w:pPr>
              <w:spacing w:after="0"/>
              <w:rPr>
                <w:bCs/>
                <w:sz w:val="18"/>
                <w:lang w:val="en-US"/>
              </w:rPr>
            </w:pPr>
          </w:p>
        </w:tc>
      </w:tr>
      <w:tr w:rsidR="00B57D59" w:rsidRPr="00394D25" w14:paraId="42D871BC" w14:textId="77777777" w:rsidTr="004A01E8">
        <w:tc>
          <w:tcPr>
            <w:tcW w:w="627" w:type="dxa"/>
            <w:shd w:val="clear" w:color="auto" w:fill="auto"/>
          </w:tcPr>
          <w:p w14:paraId="3B769D80" w14:textId="77494CCC" w:rsidR="00B57D59" w:rsidRDefault="00B57D59" w:rsidP="00B57D59">
            <w:pPr>
              <w:spacing w:after="0"/>
              <w:rPr>
                <w:bCs/>
                <w:sz w:val="18"/>
              </w:rPr>
            </w:pPr>
          </w:p>
        </w:tc>
        <w:tc>
          <w:tcPr>
            <w:tcW w:w="1507" w:type="dxa"/>
            <w:shd w:val="clear" w:color="auto" w:fill="auto"/>
          </w:tcPr>
          <w:p w14:paraId="1ACED04D" w14:textId="348F44A5" w:rsidR="00B57D59" w:rsidRDefault="00B57D59" w:rsidP="00B57D59">
            <w:pPr>
              <w:spacing w:after="0"/>
              <w:jc w:val="center"/>
              <w:rPr>
                <w:sz w:val="18"/>
                <w:szCs w:val="18"/>
              </w:rPr>
            </w:pPr>
          </w:p>
        </w:tc>
        <w:tc>
          <w:tcPr>
            <w:tcW w:w="1638" w:type="dxa"/>
            <w:shd w:val="clear" w:color="auto" w:fill="auto"/>
          </w:tcPr>
          <w:p w14:paraId="0B19D804" w14:textId="55E7B172" w:rsidR="00B57D59" w:rsidRDefault="00B57D59" w:rsidP="00B57D59">
            <w:pPr>
              <w:rPr>
                <w:sz w:val="18"/>
                <w:szCs w:val="18"/>
              </w:rPr>
            </w:pPr>
          </w:p>
        </w:tc>
        <w:tc>
          <w:tcPr>
            <w:tcW w:w="3305" w:type="dxa"/>
            <w:shd w:val="clear" w:color="auto" w:fill="auto"/>
          </w:tcPr>
          <w:p w14:paraId="5E5A15C0" w14:textId="77777777" w:rsidR="00B57D59" w:rsidRDefault="00B57D59" w:rsidP="00B57D59">
            <w:pPr>
              <w:spacing w:after="0"/>
            </w:pPr>
          </w:p>
        </w:tc>
        <w:tc>
          <w:tcPr>
            <w:tcW w:w="2017" w:type="dxa"/>
            <w:shd w:val="clear" w:color="auto" w:fill="auto"/>
          </w:tcPr>
          <w:p w14:paraId="41014396" w14:textId="5B0124A5" w:rsidR="00B57D59" w:rsidRPr="00A12451" w:rsidRDefault="00B57D59" w:rsidP="00B57D59">
            <w:pPr>
              <w:spacing w:after="0"/>
              <w:rPr>
                <w:bCs/>
                <w:sz w:val="18"/>
                <w:lang w:val="en-US"/>
              </w:rPr>
            </w:pPr>
          </w:p>
        </w:tc>
        <w:tc>
          <w:tcPr>
            <w:tcW w:w="3919" w:type="dxa"/>
          </w:tcPr>
          <w:p w14:paraId="688AAD5A" w14:textId="536B6B53" w:rsidR="00B57D59" w:rsidRPr="00A12451" w:rsidRDefault="00B57D59" w:rsidP="00B57D59">
            <w:pPr>
              <w:spacing w:after="0"/>
              <w:rPr>
                <w:bCs/>
                <w:sz w:val="18"/>
                <w:lang w:val="en-US"/>
              </w:rPr>
            </w:pPr>
          </w:p>
        </w:tc>
        <w:tc>
          <w:tcPr>
            <w:tcW w:w="2021" w:type="dxa"/>
          </w:tcPr>
          <w:p w14:paraId="2B294A0F" w14:textId="29704748" w:rsidR="00B57D59" w:rsidRPr="00A12451" w:rsidRDefault="00B57D59" w:rsidP="00B57D59">
            <w:pPr>
              <w:spacing w:after="0"/>
              <w:rPr>
                <w:bCs/>
                <w:sz w:val="18"/>
                <w:lang w:val="en-US"/>
              </w:rPr>
            </w:pPr>
          </w:p>
        </w:tc>
        <w:tc>
          <w:tcPr>
            <w:tcW w:w="1276" w:type="dxa"/>
            <w:shd w:val="clear" w:color="auto" w:fill="auto"/>
          </w:tcPr>
          <w:p w14:paraId="6A0AFEA8" w14:textId="2BC7C228" w:rsidR="00B57D59" w:rsidRDefault="00B57D59" w:rsidP="00B57D59">
            <w:pPr>
              <w:spacing w:after="0"/>
              <w:rPr>
                <w:bCs/>
                <w:sz w:val="18"/>
                <w:lang w:val="en-US"/>
              </w:rPr>
            </w:pPr>
          </w:p>
        </w:tc>
      </w:tr>
      <w:tr w:rsidR="00D26380" w:rsidRPr="00394D25" w14:paraId="45A23F8A" w14:textId="77777777" w:rsidTr="004A01E8">
        <w:tc>
          <w:tcPr>
            <w:tcW w:w="627" w:type="dxa"/>
            <w:shd w:val="clear" w:color="auto" w:fill="auto"/>
          </w:tcPr>
          <w:p w14:paraId="0490190F" w14:textId="4F9E8DD0" w:rsidR="00D26380" w:rsidRPr="00B735A5" w:rsidRDefault="00D26380" w:rsidP="00B57D59">
            <w:pPr>
              <w:spacing w:after="0"/>
              <w:rPr>
                <w:sz w:val="18"/>
                <w:szCs w:val="18"/>
              </w:rPr>
            </w:pPr>
          </w:p>
        </w:tc>
        <w:tc>
          <w:tcPr>
            <w:tcW w:w="1507" w:type="dxa"/>
            <w:shd w:val="clear" w:color="auto" w:fill="auto"/>
          </w:tcPr>
          <w:p w14:paraId="271E0D2C" w14:textId="199A4D92" w:rsidR="00D26380" w:rsidRDefault="00D26380" w:rsidP="00B57D59">
            <w:pPr>
              <w:spacing w:after="0"/>
              <w:jc w:val="center"/>
              <w:rPr>
                <w:sz w:val="18"/>
                <w:szCs w:val="18"/>
              </w:rPr>
            </w:pPr>
          </w:p>
        </w:tc>
        <w:tc>
          <w:tcPr>
            <w:tcW w:w="1638" w:type="dxa"/>
            <w:shd w:val="clear" w:color="auto" w:fill="auto"/>
          </w:tcPr>
          <w:p w14:paraId="46EC17B7" w14:textId="4444AC7F" w:rsidR="00D26380" w:rsidRDefault="00D26380" w:rsidP="00B57D59">
            <w:pPr>
              <w:rPr>
                <w:sz w:val="18"/>
                <w:szCs w:val="18"/>
              </w:rPr>
            </w:pPr>
          </w:p>
        </w:tc>
        <w:tc>
          <w:tcPr>
            <w:tcW w:w="3305" w:type="dxa"/>
            <w:shd w:val="clear" w:color="auto" w:fill="auto"/>
          </w:tcPr>
          <w:p w14:paraId="6A56B34D" w14:textId="24EA1C19" w:rsidR="00D26380" w:rsidRPr="00D26380" w:rsidRDefault="00D26380" w:rsidP="00D26380">
            <w:pPr>
              <w:rPr>
                <w:lang w:val="sv-SE" w:eastAsia="en-US"/>
              </w:rPr>
            </w:pPr>
          </w:p>
        </w:tc>
        <w:tc>
          <w:tcPr>
            <w:tcW w:w="2017" w:type="dxa"/>
            <w:shd w:val="clear" w:color="auto" w:fill="auto"/>
          </w:tcPr>
          <w:p w14:paraId="1B29796D" w14:textId="46682898" w:rsidR="00D26380" w:rsidRDefault="00D26380" w:rsidP="00B57D59">
            <w:pPr>
              <w:spacing w:after="0"/>
              <w:rPr>
                <w:sz w:val="18"/>
                <w:szCs w:val="18"/>
              </w:rPr>
            </w:pPr>
          </w:p>
        </w:tc>
        <w:tc>
          <w:tcPr>
            <w:tcW w:w="3919" w:type="dxa"/>
          </w:tcPr>
          <w:p w14:paraId="21240605" w14:textId="5183BFF6" w:rsidR="00D26380" w:rsidRDefault="00D26380" w:rsidP="00B57D59">
            <w:pPr>
              <w:spacing w:after="0"/>
              <w:rPr>
                <w:sz w:val="18"/>
                <w:szCs w:val="18"/>
              </w:rPr>
            </w:pPr>
          </w:p>
        </w:tc>
        <w:tc>
          <w:tcPr>
            <w:tcW w:w="2021" w:type="dxa"/>
          </w:tcPr>
          <w:p w14:paraId="7E07A2DD" w14:textId="6B0247A7" w:rsidR="00D26380" w:rsidRDefault="00D26380" w:rsidP="00B57D59">
            <w:pPr>
              <w:spacing w:after="0"/>
              <w:rPr>
                <w:sz w:val="18"/>
                <w:szCs w:val="18"/>
              </w:rPr>
            </w:pPr>
          </w:p>
        </w:tc>
        <w:tc>
          <w:tcPr>
            <w:tcW w:w="1276" w:type="dxa"/>
            <w:shd w:val="clear" w:color="auto" w:fill="auto"/>
          </w:tcPr>
          <w:p w14:paraId="05FFE935" w14:textId="52142CAA" w:rsidR="00D26380" w:rsidRDefault="00D26380" w:rsidP="00B57D59">
            <w:pPr>
              <w:spacing w:after="0"/>
              <w:rPr>
                <w:bCs/>
                <w:sz w:val="18"/>
                <w:lang w:val="en-US"/>
              </w:rPr>
            </w:pPr>
          </w:p>
        </w:tc>
      </w:tr>
      <w:tr w:rsidR="004A01E8" w:rsidRPr="00394D25" w14:paraId="149C6976" w14:textId="77777777" w:rsidTr="004A01E8">
        <w:tc>
          <w:tcPr>
            <w:tcW w:w="627" w:type="dxa"/>
            <w:shd w:val="clear" w:color="auto" w:fill="auto"/>
          </w:tcPr>
          <w:p w14:paraId="7C6C6E31" w14:textId="67311AC0" w:rsidR="004A01E8" w:rsidRPr="00B735A5" w:rsidRDefault="004A01E8" w:rsidP="00B57D59">
            <w:pPr>
              <w:spacing w:after="0"/>
              <w:rPr>
                <w:sz w:val="18"/>
                <w:szCs w:val="18"/>
              </w:rPr>
            </w:pPr>
          </w:p>
        </w:tc>
        <w:tc>
          <w:tcPr>
            <w:tcW w:w="1507" w:type="dxa"/>
            <w:shd w:val="clear" w:color="auto" w:fill="auto"/>
          </w:tcPr>
          <w:p w14:paraId="448928C0" w14:textId="5862F3D5" w:rsidR="004A01E8" w:rsidRPr="00B735A5" w:rsidRDefault="004A01E8" w:rsidP="00E90A34">
            <w:pPr>
              <w:tabs>
                <w:tab w:val="left" w:pos="190"/>
              </w:tabs>
              <w:spacing w:after="0"/>
              <w:rPr>
                <w:sz w:val="18"/>
                <w:szCs w:val="18"/>
              </w:rPr>
            </w:pPr>
          </w:p>
        </w:tc>
        <w:tc>
          <w:tcPr>
            <w:tcW w:w="1638" w:type="dxa"/>
            <w:shd w:val="clear" w:color="auto" w:fill="auto"/>
          </w:tcPr>
          <w:p w14:paraId="5CED330D" w14:textId="58B950F0" w:rsidR="004A01E8" w:rsidRPr="00B735A5" w:rsidRDefault="004A01E8" w:rsidP="00B57D59">
            <w:pPr>
              <w:rPr>
                <w:sz w:val="18"/>
                <w:szCs w:val="18"/>
              </w:rPr>
            </w:pPr>
          </w:p>
        </w:tc>
        <w:tc>
          <w:tcPr>
            <w:tcW w:w="3305" w:type="dxa"/>
            <w:shd w:val="clear" w:color="auto" w:fill="auto"/>
          </w:tcPr>
          <w:p w14:paraId="470166B4" w14:textId="77777777" w:rsidR="004A01E8" w:rsidRDefault="004A01E8" w:rsidP="00D26380">
            <w:pPr>
              <w:rPr>
                <w:lang w:val="en-US"/>
              </w:rPr>
            </w:pPr>
          </w:p>
        </w:tc>
        <w:tc>
          <w:tcPr>
            <w:tcW w:w="2017" w:type="dxa"/>
            <w:shd w:val="clear" w:color="auto" w:fill="auto"/>
          </w:tcPr>
          <w:p w14:paraId="1BCDE893" w14:textId="23D25FFE" w:rsidR="004A01E8" w:rsidRPr="00B735A5" w:rsidRDefault="004A01E8" w:rsidP="00B57D59">
            <w:pPr>
              <w:spacing w:after="0"/>
              <w:rPr>
                <w:sz w:val="18"/>
                <w:szCs w:val="18"/>
              </w:rPr>
            </w:pPr>
          </w:p>
        </w:tc>
        <w:tc>
          <w:tcPr>
            <w:tcW w:w="3919" w:type="dxa"/>
          </w:tcPr>
          <w:p w14:paraId="4560196E" w14:textId="4A61C514" w:rsidR="004A01E8" w:rsidRPr="00B735A5" w:rsidRDefault="004A01E8" w:rsidP="0011433B">
            <w:pPr>
              <w:rPr>
                <w:sz w:val="18"/>
                <w:szCs w:val="18"/>
              </w:rPr>
            </w:pPr>
          </w:p>
        </w:tc>
        <w:tc>
          <w:tcPr>
            <w:tcW w:w="2021" w:type="dxa"/>
          </w:tcPr>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10B3521C" w:rsidR="004A01E8" w:rsidRDefault="004A01E8" w:rsidP="00B57D59">
            <w:pPr>
              <w:spacing w:after="0"/>
              <w:rPr>
                <w:bCs/>
                <w:sz w:val="18"/>
                <w:lang w:val="en-US"/>
              </w:rPr>
            </w:pPr>
          </w:p>
        </w:tc>
      </w:tr>
      <w:tr w:rsidR="004A01E8" w:rsidRPr="00394D25" w14:paraId="5D94CED3" w14:textId="77777777" w:rsidTr="004A01E8">
        <w:tc>
          <w:tcPr>
            <w:tcW w:w="627" w:type="dxa"/>
            <w:shd w:val="clear" w:color="auto" w:fill="auto"/>
          </w:tcPr>
          <w:p w14:paraId="4F868625" w14:textId="699C8114" w:rsidR="004A01E8" w:rsidRPr="00B735A5" w:rsidRDefault="004A01E8" w:rsidP="004A01E8">
            <w:pPr>
              <w:spacing w:after="0"/>
              <w:rPr>
                <w:sz w:val="18"/>
                <w:szCs w:val="18"/>
              </w:rPr>
            </w:pPr>
          </w:p>
        </w:tc>
        <w:tc>
          <w:tcPr>
            <w:tcW w:w="1507" w:type="dxa"/>
            <w:shd w:val="clear" w:color="auto" w:fill="auto"/>
          </w:tcPr>
          <w:p w14:paraId="66A22AB7" w14:textId="585C57AE" w:rsidR="004A01E8" w:rsidRPr="00B735A5" w:rsidRDefault="004A01E8" w:rsidP="00E90A34">
            <w:pPr>
              <w:rPr>
                <w:sz w:val="18"/>
                <w:szCs w:val="18"/>
              </w:rPr>
            </w:pPr>
          </w:p>
        </w:tc>
        <w:tc>
          <w:tcPr>
            <w:tcW w:w="1638" w:type="dxa"/>
            <w:shd w:val="clear" w:color="auto" w:fill="auto"/>
          </w:tcPr>
          <w:p w14:paraId="764D9D26" w14:textId="4E4C18B3" w:rsidR="004A01E8" w:rsidRPr="00B735A5" w:rsidRDefault="004A01E8" w:rsidP="004A01E8">
            <w:pPr>
              <w:rPr>
                <w:sz w:val="18"/>
                <w:szCs w:val="18"/>
              </w:rPr>
            </w:pPr>
          </w:p>
        </w:tc>
        <w:tc>
          <w:tcPr>
            <w:tcW w:w="3305" w:type="dxa"/>
            <w:shd w:val="clear" w:color="auto" w:fill="auto"/>
          </w:tcPr>
          <w:p w14:paraId="05FE1CDD" w14:textId="77777777" w:rsidR="004A01E8" w:rsidRDefault="004A01E8" w:rsidP="004A01E8">
            <w:pPr>
              <w:rPr>
                <w:lang w:val="en-US"/>
              </w:rPr>
            </w:pPr>
          </w:p>
        </w:tc>
        <w:tc>
          <w:tcPr>
            <w:tcW w:w="2017" w:type="dxa"/>
            <w:shd w:val="clear" w:color="auto" w:fill="auto"/>
          </w:tcPr>
          <w:p w14:paraId="00A60D93" w14:textId="042D0601" w:rsidR="004A01E8" w:rsidRPr="00B735A5" w:rsidRDefault="004A01E8" w:rsidP="004A01E8">
            <w:pPr>
              <w:spacing w:after="0"/>
              <w:rPr>
                <w:sz w:val="18"/>
                <w:szCs w:val="18"/>
              </w:rPr>
            </w:pPr>
          </w:p>
        </w:tc>
        <w:tc>
          <w:tcPr>
            <w:tcW w:w="3919" w:type="dxa"/>
          </w:tcPr>
          <w:p w14:paraId="7D637838" w14:textId="5DAB0007" w:rsidR="004A01E8" w:rsidRPr="00B735A5" w:rsidRDefault="004A01E8" w:rsidP="00B735A5">
            <w:pPr>
              <w:spacing w:after="0"/>
              <w:rPr>
                <w:sz w:val="18"/>
                <w:szCs w:val="18"/>
              </w:rPr>
            </w:pPr>
          </w:p>
        </w:tc>
        <w:tc>
          <w:tcPr>
            <w:tcW w:w="2021" w:type="dxa"/>
          </w:tcPr>
          <w:p w14:paraId="0B4AAEBC" w14:textId="5880BBA1" w:rsidR="00687635" w:rsidRPr="00B735A5" w:rsidRDefault="00687635" w:rsidP="00B735A5">
            <w:pPr>
              <w:spacing w:after="0"/>
              <w:rPr>
                <w:sz w:val="18"/>
                <w:szCs w:val="18"/>
              </w:rPr>
            </w:pPr>
          </w:p>
        </w:tc>
        <w:tc>
          <w:tcPr>
            <w:tcW w:w="1276" w:type="dxa"/>
            <w:shd w:val="clear" w:color="auto" w:fill="auto"/>
          </w:tcPr>
          <w:p w14:paraId="4B1E1EEA" w14:textId="61DC38ED" w:rsidR="004A01E8" w:rsidRDefault="004A01E8" w:rsidP="004A01E8">
            <w:pPr>
              <w:spacing w:after="0"/>
              <w:rPr>
                <w:bCs/>
                <w:sz w:val="18"/>
                <w:lang w:val="en-US"/>
              </w:rPr>
            </w:pPr>
          </w:p>
        </w:tc>
      </w:tr>
      <w:tr w:rsidR="00EF5352" w:rsidRPr="00394D25" w14:paraId="7E588BAC" w14:textId="77777777" w:rsidTr="004A01E8">
        <w:tc>
          <w:tcPr>
            <w:tcW w:w="627" w:type="dxa"/>
            <w:shd w:val="clear" w:color="auto" w:fill="auto"/>
          </w:tcPr>
          <w:p w14:paraId="30CF49FF" w14:textId="720CD179" w:rsidR="00EF5352" w:rsidRPr="00B735A5" w:rsidRDefault="00EF5352" w:rsidP="004A01E8">
            <w:pPr>
              <w:spacing w:after="0"/>
              <w:rPr>
                <w:sz w:val="18"/>
                <w:szCs w:val="18"/>
              </w:rPr>
            </w:pPr>
          </w:p>
        </w:tc>
        <w:tc>
          <w:tcPr>
            <w:tcW w:w="1507" w:type="dxa"/>
            <w:shd w:val="clear" w:color="auto" w:fill="auto"/>
          </w:tcPr>
          <w:p w14:paraId="630D625D" w14:textId="289187A0" w:rsidR="00EF5352" w:rsidRPr="00B735A5" w:rsidRDefault="00EF5352" w:rsidP="004A01E8">
            <w:pPr>
              <w:rPr>
                <w:sz w:val="18"/>
                <w:szCs w:val="18"/>
              </w:rPr>
            </w:pPr>
          </w:p>
        </w:tc>
        <w:tc>
          <w:tcPr>
            <w:tcW w:w="1638" w:type="dxa"/>
            <w:shd w:val="clear" w:color="auto" w:fill="auto"/>
          </w:tcPr>
          <w:p w14:paraId="138367E6" w14:textId="7EDE1326" w:rsidR="00EF5352" w:rsidRPr="00B735A5" w:rsidRDefault="00EF5352" w:rsidP="008A4CE6">
            <w:pPr>
              <w:rPr>
                <w:sz w:val="18"/>
                <w:szCs w:val="18"/>
              </w:rPr>
            </w:pPr>
          </w:p>
        </w:tc>
        <w:tc>
          <w:tcPr>
            <w:tcW w:w="3305" w:type="dxa"/>
            <w:shd w:val="clear" w:color="auto" w:fill="auto"/>
          </w:tcPr>
          <w:p w14:paraId="33359B6D" w14:textId="0FDF26BE" w:rsidR="00EF5352" w:rsidRDefault="00EF5352" w:rsidP="008A4CE6"/>
        </w:tc>
        <w:tc>
          <w:tcPr>
            <w:tcW w:w="2017" w:type="dxa"/>
            <w:shd w:val="clear" w:color="auto" w:fill="auto"/>
          </w:tcPr>
          <w:p w14:paraId="2A987945" w14:textId="2B8E5EFF" w:rsidR="00EF5352" w:rsidRPr="00B735A5" w:rsidRDefault="00EF5352" w:rsidP="004A01E8">
            <w:pPr>
              <w:spacing w:after="0"/>
              <w:rPr>
                <w:sz w:val="18"/>
                <w:szCs w:val="18"/>
              </w:rPr>
            </w:pPr>
          </w:p>
        </w:tc>
        <w:tc>
          <w:tcPr>
            <w:tcW w:w="3919" w:type="dxa"/>
          </w:tcPr>
          <w:p w14:paraId="36710949" w14:textId="3C83E8FF" w:rsidR="00EF5352" w:rsidRPr="00B735A5" w:rsidRDefault="00EF5352" w:rsidP="00B735A5">
            <w:pPr>
              <w:spacing w:after="0"/>
              <w:rPr>
                <w:sz w:val="18"/>
                <w:szCs w:val="18"/>
              </w:rPr>
            </w:pPr>
          </w:p>
        </w:tc>
        <w:tc>
          <w:tcPr>
            <w:tcW w:w="2021" w:type="dxa"/>
          </w:tcPr>
          <w:p w14:paraId="297DF85B" w14:textId="054B8041" w:rsidR="00EF5352" w:rsidRPr="00B735A5" w:rsidRDefault="00EF5352" w:rsidP="00B735A5">
            <w:pPr>
              <w:spacing w:after="0"/>
              <w:rPr>
                <w:sz w:val="18"/>
                <w:szCs w:val="18"/>
              </w:rPr>
            </w:pPr>
          </w:p>
        </w:tc>
        <w:tc>
          <w:tcPr>
            <w:tcW w:w="1276" w:type="dxa"/>
            <w:shd w:val="clear" w:color="auto" w:fill="auto"/>
          </w:tcPr>
          <w:p w14:paraId="60AD95CC" w14:textId="3410D86C" w:rsidR="00EF5352" w:rsidRDefault="00EF5352" w:rsidP="004A01E8">
            <w:pPr>
              <w:spacing w:after="0"/>
              <w:rPr>
                <w:bCs/>
                <w:sz w:val="18"/>
                <w:lang w:val="en-US"/>
              </w:rPr>
            </w:pP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4D7715" w:rsidRDefault="004D7715" w:rsidP="004D771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4D7715" w:rsidRDefault="004D771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4D7715" w:rsidRPr="004D7715" w:rsidRDefault="004D771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4D7715" w:rsidRPr="004D7715" w:rsidRDefault="004D771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4D7715" w:rsidRPr="004D7715" w:rsidRDefault="004D7715" w:rsidP="004D771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4D7715" w:rsidRPr="004D7715" w:rsidRDefault="004D7715" w:rsidP="004D771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4D7715" w:rsidRPr="004D7715" w:rsidRDefault="004D7715" w:rsidP="004D771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4D7715" w:rsidRPr="004D7715" w:rsidRDefault="004D7715" w:rsidP="004D7715">
            <w:pPr>
              <w:spacing w:after="0"/>
              <w:rPr>
                <w:bCs/>
                <w:sz w:val="18"/>
                <w:lang w:val="en-US"/>
              </w:rPr>
            </w:pP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D94CDE" w:rsidRDefault="00D94CDE" w:rsidP="004D771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D94CDE" w:rsidRDefault="00D94CDE">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D94CDE" w:rsidRPr="004D7715" w:rsidRDefault="00D94CDE">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D94CDE" w:rsidRPr="004D7715" w:rsidRDefault="00D94CDE" w:rsidP="004D771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D94CDE" w:rsidRPr="004D7715" w:rsidRDefault="00D94CDE" w:rsidP="004D771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D94CDE" w:rsidRPr="004D7715" w:rsidRDefault="00D94CDE" w:rsidP="004D771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D94CDE" w:rsidRPr="004D7715" w:rsidRDefault="00D94CDE" w:rsidP="004D7715">
            <w:pPr>
              <w:spacing w:after="0"/>
              <w:rPr>
                <w:bCs/>
                <w:sz w:val="18"/>
                <w:lang w:val="en-US"/>
              </w:rPr>
            </w:pP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793B46" w:rsidRDefault="00793B46" w:rsidP="00793B46">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793B46" w:rsidRDefault="00793B46" w:rsidP="00793B46">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793B46" w:rsidRDefault="00793B46" w:rsidP="00793B46">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793B46" w:rsidRDefault="00793B46" w:rsidP="00793B46">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793B46" w:rsidRDefault="00793B46" w:rsidP="00793B46">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793B46" w:rsidRDefault="00793B46" w:rsidP="00793B46">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793B46" w:rsidRDefault="00793B46" w:rsidP="00793B46">
            <w:pPr>
              <w:spacing w:after="0"/>
              <w:rPr>
                <w:bCs/>
                <w:sz w:val="18"/>
                <w:lang w:val="en-US"/>
              </w:rPr>
            </w:pP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F57D5" w:rsidRPr="009F57D5" w:rsidRDefault="009F57D5" w:rsidP="009F57D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F57D5" w:rsidRPr="009F57D5" w:rsidRDefault="009F57D5" w:rsidP="009F57D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F57D5" w:rsidRPr="009F57D5" w:rsidRDefault="009F57D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F57D5" w:rsidRPr="009F57D5" w:rsidRDefault="009F57D5" w:rsidP="009F57D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F57D5" w:rsidRDefault="009F57D5" w:rsidP="009F57D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F57D5" w:rsidRPr="009F57D5" w:rsidRDefault="009F57D5" w:rsidP="009F57D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F57D5" w:rsidRPr="009F57D5" w:rsidRDefault="009F57D5" w:rsidP="009F57D5">
            <w:pPr>
              <w:spacing w:after="0"/>
              <w:rPr>
                <w:bCs/>
                <w:sz w:val="18"/>
                <w:lang w:val="en-US"/>
              </w:rPr>
            </w:pPr>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F57D5" w:rsidRDefault="009F57D5" w:rsidP="009F57D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F57D5" w:rsidRPr="009F57D5" w:rsidRDefault="009F57D5" w:rsidP="009F57D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F57D5" w:rsidRPr="009F57D5" w:rsidRDefault="009F57D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F57D5" w:rsidRPr="009F57D5" w:rsidRDefault="009F57D5" w:rsidP="009F57D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F57D5" w:rsidRDefault="009F57D5" w:rsidP="009F57D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F57D5" w:rsidRPr="009F57D5" w:rsidRDefault="009F57D5" w:rsidP="009F57D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F57D5" w:rsidRPr="009F57D5" w:rsidRDefault="009F57D5" w:rsidP="009F57D5">
            <w:pPr>
              <w:spacing w:after="0"/>
              <w:rPr>
                <w:bCs/>
                <w:sz w:val="18"/>
                <w:lang w:val="en-US"/>
              </w:rPr>
            </w:pPr>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7158F4" w:rsidRPr="007158F4" w:rsidRDefault="007158F4" w:rsidP="007158F4">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7158F4" w:rsidRPr="007158F4" w:rsidRDefault="007158F4">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7158F4" w:rsidRPr="007158F4" w:rsidRDefault="007158F4">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7158F4" w:rsidRPr="007158F4" w:rsidRDefault="007158F4"/>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7158F4" w:rsidRPr="007158F4" w:rsidRDefault="007158F4" w:rsidP="007158F4">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7158F4" w:rsidRPr="007158F4" w:rsidRDefault="007158F4" w:rsidP="007158F4">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7158F4" w:rsidRPr="007158F4" w:rsidRDefault="007158F4" w:rsidP="007158F4">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7158F4" w:rsidRPr="007158F4" w:rsidRDefault="007158F4" w:rsidP="007158F4">
            <w:pPr>
              <w:spacing w:after="0"/>
              <w:rPr>
                <w:bCs/>
                <w:sz w:val="18"/>
                <w:lang w:val="en-US"/>
              </w:rPr>
            </w:pPr>
          </w:p>
        </w:tc>
      </w:tr>
      <w:tr w:rsidR="00AD1649" w14:paraId="30F1B572"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AD1649" w:rsidRPr="007158F4" w:rsidRDefault="00AD1649" w:rsidP="007158F4">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AD1649" w:rsidRPr="007158F4" w:rsidRDefault="00AD1649">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AD1649" w:rsidRPr="007158F4" w:rsidRDefault="00AD1649">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AD1649" w:rsidRDefault="00AD1649"/>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AD1649" w:rsidRPr="007158F4" w:rsidRDefault="00AD1649" w:rsidP="007158F4">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AD1649" w:rsidRPr="007158F4" w:rsidRDefault="00AD1649" w:rsidP="007158F4">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AD1649" w:rsidRPr="000F1B90" w:rsidRDefault="00AD1649" w:rsidP="007158F4">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AD1649" w:rsidRDefault="00AD1649" w:rsidP="007158F4">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1102E88" w:rsidR="00D0690E" w:rsidRPr="003D5673" w:rsidRDefault="00D0690E" w:rsidP="00D0690E">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CE2CE28" w:rsidR="00B16868" w:rsidRPr="003D5673" w:rsidRDefault="00B16868" w:rsidP="00B16868">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68D6B736" w:rsidR="00B16868" w:rsidRPr="003D5673" w:rsidRDefault="00B16868" w:rsidP="00B16868">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3"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B6505" w14:textId="77777777" w:rsidR="00A1160E" w:rsidRDefault="00A1160E">
      <w:r>
        <w:separator/>
      </w:r>
    </w:p>
  </w:endnote>
  <w:endnote w:type="continuationSeparator" w:id="0">
    <w:p w14:paraId="060C3DFE" w14:textId="77777777" w:rsidR="00A1160E" w:rsidRDefault="00A1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9C52A" w14:textId="77777777" w:rsidR="00A1160E" w:rsidRDefault="00A1160E">
      <w:r>
        <w:separator/>
      </w:r>
    </w:p>
  </w:footnote>
  <w:footnote w:type="continuationSeparator" w:id="0">
    <w:p w14:paraId="73A69703" w14:textId="77777777" w:rsidR="00A1160E" w:rsidRDefault="00A11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37D92"/>
    <w:rsid w:val="000402D9"/>
    <w:rsid w:val="00044AD5"/>
    <w:rsid w:val="00044DAE"/>
    <w:rsid w:val="00052BF8"/>
    <w:rsid w:val="00057116"/>
    <w:rsid w:val="00060FD4"/>
    <w:rsid w:val="00064CB2"/>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4095"/>
    <w:rsid w:val="00BA5B43"/>
    <w:rsid w:val="00BB0FBB"/>
    <w:rsid w:val="00BB5EBF"/>
    <w:rsid w:val="00BB727C"/>
    <w:rsid w:val="00BC642A"/>
    <w:rsid w:val="00BD2706"/>
    <w:rsid w:val="00BD63B2"/>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dominique.everaere@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7</Pages>
  <Words>1513</Words>
  <Characters>8024</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9518</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9</cp:revision>
  <cp:lastPrinted>2000-02-29T10:31:00Z</cp:lastPrinted>
  <dcterms:created xsi:type="dcterms:W3CDTF">2021-11-28T15:42:00Z</dcterms:created>
  <dcterms:modified xsi:type="dcterms:W3CDTF">2022-02-14T13:39:00Z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